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20AC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19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989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4E3C80-ED8E-479E-A189-FA4BE7F63BA2}"/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6</cp:revision>
  <cp:lastPrinted>2022-02-02T06:39:00Z</cp:lastPrinted>
  <dcterms:created xsi:type="dcterms:W3CDTF">2023-10-05T03:47:00Z</dcterms:created>
  <dcterms:modified xsi:type="dcterms:W3CDTF">2025-03-05T02:37:00Z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0x010100D5B041CAD323674B98399F87321BC1CB</vt:lpwstr>
  </property>
</Properties>
</file>